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89E" w:rsidRPr="005E294E" w:rsidRDefault="009B789E" w:rsidP="00583CAA">
      <w:pPr>
        <w:jc w:val="center"/>
        <w:rPr>
          <w:b/>
          <w:bCs/>
          <w:color w:val="4A442A"/>
          <w:lang w:val="en-US"/>
        </w:rPr>
      </w:pPr>
      <w:r w:rsidRPr="005E294E">
        <w:rPr>
          <w:b/>
          <w:bCs/>
          <w:color w:val="4A442A"/>
          <w:lang w:val="en-US"/>
        </w:rPr>
        <w:t>GROUP A</w:t>
      </w:r>
    </w:p>
    <w:p w:rsidR="009B789E" w:rsidRPr="005E294E" w:rsidRDefault="009B789E" w:rsidP="00583CAA">
      <w:pPr>
        <w:jc w:val="center"/>
        <w:rPr>
          <w:b/>
          <w:bCs/>
          <w:color w:val="4A442A"/>
          <w:lang w:val="en-US"/>
        </w:rPr>
      </w:pPr>
    </w:p>
    <w:p w:rsidR="009B789E" w:rsidRPr="005E294E" w:rsidRDefault="009B789E" w:rsidP="00583CAA">
      <w:pPr>
        <w:jc w:val="center"/>
        <w:rPr>
          <w:b/>
          <w:bCs/>
          <w:color w:val="4A442A"/>
          <w:lang w:val="en-US"/>
        </w:rPr>
      </w:pPr>
      <w:r>
        <w:rPr>
          <w:b/>
          <w:bCs/>
          <w:color w:val="4A442A"/>
          <w:lang w:val="en-US"/>
        </w:rPr>
        <w:t>2012-2013</w:t>
      </w:r>
      <w:r w:rsidRPr="005E294E">
        <w:rPr>
          <w:b/>
          <w:bCs/>
          <w:color w:val="4A442A"/>
          <w:lang w:val="en-US"/>
        </w:rPr>
        <w:t xml:space="preserve"> ACADEMIC YEAR TEFENNİ SAĞLIK MESLEK LİSESİ</w:t>
      </w:r>
    </w:p>
    <w:p w:rsidR="009B789E" w:rsidRPr="005E294E" w:rsidRDefault="009B789E" w:rsidP="00583CAA">
      <w:pPr>
        <w:jc w:val="center"/>
        <w:rPr>
          <w:b/>
          <w:bCs/>
          <w:color w:val="4A442A"/>
          <w:lang w:val="en-US"/>
        </w:rPr>
      </w:pPr>
      <w:r w:rsidRPr="005E294E">
        <w:rPr>
          <w:b/>
          <w:bCs/>
          <w:color w:val="4A442A"/>
          <w:lang w:val="en-US"/>
        </w:rPr>
        <w:t>THE SECOND TERM THE FIRST WRITTEN EXAM FOR 10/A CLASS</w:t>
      </w:r>
    </w:p>
    <w:p w:rsidR="009B789E" w:rsidRPr="005E294E" w:rsidRDefault="009B789E" w:rsidP="00583CAA">
      <w:pPr>
        <w:tabs>
          <w:tab w:val="left" w:pos="180"/>
        </w:tabs>
        <w:rPr>
          <w:b/>
          <w:bCs/>
          <w:color w:val="4A442A"/>
          <w:lang w:val="en-US"/>
        </w:rPr>
      </w:pPr>
      <w:hyperlink r:id="rId4" w:history="1">
        <w:r>
          <w:rPr>
            <w:rStyle w:val="Hyperlink"/>
          </w:rPr>
          <w:t>www.sorubak.com</w:t>
        </w:r>
      </w:hyperlink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b/>
          <w:bCs/>
          <w:color w:val="4A442A"/>
        </w:rPr>
        <w:t>A) Fill in the blanks with “ who” or “ which” (3*5:15p)</w:t>
      </w:r>
      <w:r w:rsidRPr="005E294E">
        <w:rPr>
          <w:rFonts w:ascii="Verdana" w:hAnsi="Verdana" w:cs="Verdana"/>
          <w:color w:val="4A442A"/>
        </w:rPr>
        <w:br/>
        <w:t>1)   Has Peter returned the money …………………… he borrowed from you?</w:t>
      </w:r>
      <w:r w:rsidRPr="005E294E">
        <w:rPr>
          <w:rFonts w:ascii="Verdana" w:hAnsi="Verdana" w:cs="Verdana"/>
          <w:color w:val="4A442A"/>
        </w:rPr>
        <w:br/>
        <w:t>2)   What colour is the dress ………………….. you’re going to wear tonight?</w:t>
      </w:r>
      <w:r w:rsidRPr="005E294E">
        <w:rPr>
          <w:rFonts w:ascii="Verdana" w:hAnsi="Verdana" w:cs="Verdana"/>
          <w:color w:val="4A442A"/>
        </w:rPr>
        <w:br/>
        <w:t>3)   The police have arrested the man …………………… murdered his wife.</w:t>
      </w:r>
      <w:r w:rsidRPr="005E294E">
        <w:rPr>
          <w:rFonts w:ascii="Verdana" w:hAnsi="Verdana" w:cs="Verdana"/>
          <w:color w:val="4A442A"/>
        </w:rPr>
        <w:br/>
        <w:t>4)   The parcel ……………………. is on the table is your birthday present.</w:t>
      </w:r>
      <w:r w:rsidRPr="005E294E">
        <w:rPr>
          <w:rFonts w:ascii="Verdana" w:hAnsi="Verdana" w:cs="Verdana"/>
          <w:color w:val="4A442A"/>
        </w:rPr>
        <w:br/>
        <w:t>5)   Have you met the man …………………. Jackie is going to marry?</w:t>
      </w:r>
      <w:r w:rsidRPr="005E294E">
        <w:rPr>
          <w:rFonts w:ascii="Verdana" w:hAnsi="Verdana" w:cs="Verdana"/>
          <w:color w:val="4A442A"/>
        </w:rPr>
        <w:br/>
      </w:r>
      <w:r w:rsidRPr="005E294E">
        <w:rPr>
          <w:rFonts w:ascii="Verdana" w:hAnsi="Verdana" w:cs="Verdana"/>
          <w:color w:val="4A442A"/>
        </w:rPr>
        <w:br/>
      </w:r>
      <w:r w:rsidRPr="005E294E">
        <w:rPr>
          <w:rFonts w:ascii="Verdana" w:hAnsi="Verdana" w:cs="Verdana"/>
          <w:b/>
          <w:bCs/>
          <w:color w:val="4A442A"/>
        </w:rPr>
        <w:t>B)Combine the  sentences with ‘’</w:t>
      </w:r>
      <w:r w:rsidRPr="005E294E">
        <w:rPr>
          <w:rFonts w:ascii="Verdana" w:hAnsi="Verdana" w:cs="Verdana"/>
          <w:b/>
          <w:bCs/>
          <w:color w:val="4A442A"/>
          <w:u w:val="single"/>
        </w:rPr>
        <w:t>who</w:t>
      </w:r>
      <w:r w:rsidRPr="005E294E">
        <w:rPr>
          <w:rFonts w:ascii="Verdana" w:hAnsi="Verdana" w:cs="Verdana"/>
          <w:b/>
          <w:bCs/>
          <w:color w:val="4A442A"/>
        </w:rPr>
        <w:t>,</w:t>
      </w:r>
      <w:r w:rsidRPr="005E294E">
        <w:rPr>
          <w:rFonts w:ascii="Verdana" w:hAnsi="Verdana" w:cs="Verdana"/>
          <w:b/>
          <w:bCs/>
          <w:color w:val="4A442A"/>
          <w:u w:val="single"/>
        </w:rPr>
        <w:t>which</w:t>
      </w:r>
      <w:r w:rsidRPr="005E294E">
        <w:rPr>
          <w:rFonts w:ascii="Verdana" w:hAnsi="Verdana" w:cs="Verdana"/>
          <w:b/>
          <w:bCs/>
          <w:color w:val="4A442A"/>
        </w:rPr>
        <w:t xml:space="preserve"> or </w:t>
      </w:r>
      <w:r w:rsidRPr="005E294E">
        <w:rPr>
          <w:rFonts w:ascii="Verdana" w:hAnsi="Verdana" w:cs="Verdana"/>
          <w:b/>
          <w:bCs/>
          <w:color w:val="4A442A"/>
          <w:u w:val="single"/>
        </w:rPr>
        <w:t>whose</w:t>
      </w:r>
      <w:r w:rsidRPr="005E294E">
        <w:rPr>
          <w:rFonts w:ascii="Verdana" w:hAnsi="Verdana" w:cs="Verdana"/>
          <w:b/>
          <w:bCs/>
          <w:color w:val="4A442A"/>
        </w:rPr>
        <w:t>’’. (4x10=40 points)</w:t>
      </w:r>
      <w:r w:rsidRPr="005E294E">
        <w:rPr>
          <w:rFonts w:ascii="Verdana" w:hAnsi="Verdana" w:cs="Verdana"/>
          <w:color w:val="4A442A"/>
        </w:rPr>
        <w:br/>
        <w:t>1)I know the man. He won the lottery.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……………………………………………………………………………………………………………………………..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2)A kangaroo is an animal. It lives in Australia.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……………………………………………………………………………………………………………………………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3)Tümer is a great footballer.He was transferred to Fenerbahçe.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……………………………………………………………………………………………………………………………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4)The teacher is living in London now.He taught us English.</w:t>
      </w:r>
    </w:p>
    <w:p w:rsidR="009B789E" w:rsidRPr="005E294E" w:rsidRDefault="009B789E">
      <w:pPr>
        <w:rPr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…………………………………………………………………………………………………………………………..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color w:val="4A442A"/>
        </w:rPr>
        <w:t>5)</w:t>
      </w:r>
      <w:r w:rsidRPr="005E294E">
        <w:rPr>
          <w:rFonts w:ascii="Verdana" w:hAnsi="Verdana" w:cs="Verdana"/>
          <w:color w:val="4A442A"/>
        </w:rPr>
        <w:t xml:space="preserve"> The tourists were Italian.You saw them at the airport.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………………………………………………………………………………………………………………………..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6)Bob bought the car from a man.The man eas the owner of the gallery.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…………………………………………………………………………………………………………………………….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7)The teacher asked me a question.It was taken from a story book.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………………………………………………………………………………………………………………………..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8)The girls are my classmates.We saw them at the cinema.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…………………………………………………………………………………………………………………………..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9)The flowera are stil fresh.I picked them up this morning.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…………………………………………………………………………………………………………………………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10)This is Mrs. Green.Her daughter got married to a drummer.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………………………………………………………………………………………………………………………..</w:t>
      </w:r>
    </w:p>
    <w:p w:rsidR="009B789E" w:rsidRPr="005E294E" w:rsidRDefault="009B789E" w:rsidP="009005D0">
      <w:pPr>
        <w:spacing w:line="312" w:lineRule="atLeast"/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b/>
          <w:bCs/>
          <w:color w:val="4A442A"/>
        </w:rPr>
        <w:t>C)</w:t>
      </w:r>
      <w:r w:rsidRPr="005E294E">
        <w:rPr>
          <w:rFonts w:ascii="Verdana" w:hAnsi="Verdana" w:cs="Verdana"/>
          <w:color w:val="4A442A"/>
        </w:rPr>
        <w:t xml:space="preserve"> </w:t>
      </w:r>
      <w:r w:rsidRPr="005E294E">
        <w:rPr>
          <w:rFonts w:ascii="Verdana" w:hAnsi="Verdana" w:cs="Verdana"/>
          <w:b/>
          <w:bCs/>
          <w:color w:val="4A442A"/>
        </w:rPr>
        <w:t>Find the mistakes and correct them (5x3=15pts)</w:t>
      </w:r>
      <w:r w:rsidRPr="005E294E">
        <w:rPr>
          <w:rFonts w:ascii="Verdana" w:hAnsi="Verdana" w:cs="Verdana"/>
          <w:color w:val="4A442A"/>
        </w:rPr>
        <w:br/>
        <w:t>1. It is so a difficult exam that I cannot answer the questions.</w:t>
      </w:r>
      <w:r w:rsidRPr="005E294E">
        <w:rPr>
          <w:rFonts w:ascii="Verdana" w:hAnsi="Verdana" w:cs="Verdana"/>
          <w:color w:val="4A442A"/>
        </w:rPr>
        <w:br/>
        <w:t> ___________________________________________________</w:t>
      </w:r>
      <w:r w:rsidRPr="005E294E">
        <w:rPr>
          <w:rFonts w:ascii="Verdana" w:hAnsi="Verdana" w:cs="Verdana"/>
          <w:color w:val="4A442A"/>
        </w:rPr>
        <w:br/>
        <w:t>2. The teacher which teaches English is Öznur teacher.</w:t>
      </w:r>
      <w:r w:rsidRPr="005E294E">
        <w:rPr>
          <w:rFonts w:ascii="Verdana" w:hAnsi="Verdana" w:cs="Verdana"/>
          <w:color w:val="4A442A"/>
        </w:rPr>
        <w:br/>
        <w:t> ___________________________________________________</w:t>
      </w:r>
      <w:r w:rsidRPr="005E294E">
        <w:rPr>
          <w:rFonts w:ascii="Verdana" w:hAnsi="Verdana" w:cs="Verdana"/>
          <w:color w:val="4A442A"/>
        </w:rPr>
        <w:br/>
      </w:r>
    </w:p>
    <w:p w:rsidR="009B789E" w:rsidRPr="005E294E" w:rsidRDefault="009B789E" w:rsidP="009005D0">
      <w:pPr>
        <w:spacing w:line="312" w:lineRule="atLeast"/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3. The car who is black is my car.</w:t>
      </w:r>
      <w:r w:rsidRPr="005E294E">
        <w:rPr>
          <w:rFonts w:ascii="Verdana" w:hAnsi="Verdana" w:cs="Verdana"/>
          <w:color w:val="4A442A"/>
        </w:rPr>
        <w:br/>
        <w:t> _____________________________________________________</w:t>
      </w:r>
      <w:r w:rsidRPr="005E294E">
        <w:rPr>
          <w:rFonts w:ascii="Verdana" w:hAnsi="Verdana" w:cs="Verdana"/>
          <w:color w:val="4A442A"/>
        </w:rPr>
        <w:br/>
      </w:r>
    </w:p>
    <w:p w:rsidR="009B789E" w:rsidRPr="005E294E" w:rsidRDefault="009B789E" w:rsidP="009005D0">
      <w:pPr>
        <w:spacing w:line="312" w:lineRule="atLeast"/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4. The rabbit is such an fast animal that the hunters can’t catch it.</w:t>
      </w:r>
      <w:r w:rsidRPr="005E294E">
        <w:rPr>
          <w:rFonts w:ascii="Verdana" w:hAnsi="Verdana" w:cs="Verdana"/>
          <w:color w:val="4A442A"/>
        </w:rPr>
        <w:br/>
        <w:t>_______________________________________________________</w:t>
      </w:r>
      <w:r w:rsidRPr="005E294E">
        <w:rPr>
          <w:rFonts w:ascii="Verdana" w:hAnsi="Verdana" w:cs="Verdana"/>
          <w:color w:val="4A442A"/>
        </w:rPr>
        <w:br/>
        <w:t xml:space="preserve">5. My father didn’t used to smoke two years ago. </w:t>
      </w:r>
      <w:r w:rsidRPr="005E294E">
        <w:rPr>
          <w:rFonts w:ascii="Verdana" w:hAnsi="Verdana" w:cs="Verdana"/>
          <w:color w:val="4A442A"/>
        </w:rPr>
        <w:br/>
        <w:t>____________________________________________</w:t>
      </w:r>
    </w:p>
    <w:p w:rsidR="009B789E" w:rsidRPr="005E294E" w:rsidRDefault="009B789E" w:rsidP="009005D0">
      <w:pPr>
        <w:spacing w:line="312" w:lineRule="atLeast"/>
        <w:rPr>
          <w:rFonts w:ascii="Verdana" w:hAnsi="Verdana" w:cs="Verdana"/>
          <w:b/>
          <w:bCs/>
          <w:color w:val="4A442A"/>
        </w:rPr>
      </w:pPr>
      <w:r w:rsidRPr="005E294E">
        <w:rPr>
          <w:rFonts w:ascii="Verdana" w:hAnsi="Verdana" w:cs="Verdana"/>
          <w:b/>
          <w:bCs/>
          <w:color w:val="4A442A"/>
        </w:rPr>
        <w:t>D)Choose the right answer.(6*3=18)</w:t>
      </w:r>
    </w:p>
    <w:p w:rsidR="009B789E" w:rsidRPr="005E294E" w:rsidRDefault="009B789E" w:rsidP="009005D0">
      <w:pPr>
        <w:spacing w:line="312" w:lineRule="atLeast"/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1) They had ___ a bad night that they couldn't sleep.</w:t>
      </w:r>
      <w:r w:rsidRPr="005E294E">
        <w:rPr>
          <w:rFonts w:ascii="Verdana" w:hAnsi="Verdana" w:cs="Verdana"/>
          <w:color w:val="4A442A"/>
        </w:rPr>
        <w:br/>
        <w:t>a. So        b. such</w:t>
      </w:r>
    </w:p>
    <w:p w:rsidR="009B789E" w:rsidRPr="005E294E" w:rsidRDefault="009B789E" w:rsidP="009005D0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2)She gave him ___ a good advice that he was very grateful to her.</w:t>
      </w:r>
      <w:r w:rsidRPr="005E294E">
        <w:rPr>
          <w:rFonts w:ascii="Verdana" w:hAnsi="Verdana" w:cs="Verdana"/>
          <w:color w:val="4A442A"/>
        </w:rPr>
        <w:br/>
        <w:t xml:space="preserve">a. So       b. Such 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3)The day was ___ hot that everybody went to the beach.</w:t>
      </w:r>
      <w:r w:rsidRPr="005E294E">
        <w:rPr>
          <w:rFonts w:ascii="Verdana" w:hAnsi="Verdana" w:cs="Verdana"/>
          <w:color w:val="4A442A"/>
        </w:rPr>
        <w:br/>
        <w:t>a. So        b. Such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4)It was ___ dark that I couldn't see his face.</w:t>
      </w:r>
      <w:r w:rsidRPr="005E294E">
        <w:rPr>
          <w:rFonts w:ascii="Verdana" w:hAnsi="Verdana" w:cs="Verdana"/>
          <w:color w:val="4A442A"/>
        </w:rPr>
        <w:br/>
        <w:t>a. So                  c. such a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b.such                d.so a</w:t>
      </w:r>
      <w:r w:rsidRPr="005E294E">
        <w:rPr>
          <w:rFonts w:ascii="Verdana" w:hAnsi="Verdana" w:cs="Verdana"/>
          <w:color w:val="4A442A"/>
        </w:rPr>
        <w:br/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5)They were ___ talented singers that the concert was a hit.</w:t>
      </w:r>
      <w:r w:rsidRPr="005E294E">
        <w:rPr>
          <w:rFonts w:ascii="Verdana" w:hAnsi="Verdana" w:cs="Verdana"/>
          <w:color w:val="4A442A"/>
        </w:rPr>
        <w:br/>
        <w:t>a. So                            d.such</w:t>
      </w:r>
      <w:r w:rsidRPr="005E294E">
        <w:rPr>
          <w:rFonts w:ascii="Verdana" w:hAnsi="Verdana" w:cs="Verdana"/>
          <w:color w:val="4A442A"/>
        </w:rPr>
        <w:br/>
        <w:t>b. so few                      e.such a</w:t>
      </w:r>
      <w:r w:rsidRPr="005E294E">
        <w:rPr>
          <w:rFonts w:ascii="Verdana" w:hAnsi="Verdana" w:cs="Verdana"/>
          <w:color w:val="4A442A"/>
        </w:rPr>
        <w:br/>
        <w:t>c. so little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6)</w:t>
      </w:r>
      <w:r w:rsidRPr="005E294E">
        <w:rPr>
          <w:color w:val="4A442A"/>
        </w:rPr>
        <w:t xml:space="preserve"> </w:t>
      </w:r>
      <w:r w:rsidRPr="005E294E">
        <w:rPr>
          <w:rFonts w:ascii="Verdana" w:hAnsi="Verdana" w:cs="Verdana"/>
          <w:color w:val="4A442A"/>
        </w:rPr>
        <w:t>This quiz was ___ easy that I don't need to check my answers.</w:t>
      </w:r>
      <w:r w:rsidRPr="005E294E">
        <w:rPr>
          <w:rFonts w:ascii="Verdana" w:hAnsi="Verdana" w:cs="Verdana"/>
          <w:color w:val="4A442A"/>
        </w:rPr>
        <w:br/>
        <w:t>a. Such                  b. So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c.such much           d. So much</w:t>
      </w:r>
    </w:p>
    <w:p w:rsidR="009B789E" w:rsidRPr="005E294E" w:rsidRDefault="009B789E">
      <w:pPr>
        <w:rPr>
          <w:rFonts w:ascii="Verdana" w:hAnsi="Verdana" w:cs="Verdana"/>
          <w:b/>
          <w:bCs/>
          <w:color w:val="4A442A"/>
        </w:rPr>
      </w:pPr>
      <w:r w:rsidRPr="005E294E">
        <w:rPr>
          <w:rFonts w:ascii="Verdana" w:hAnsi="Verdana" w:cs="Verdana"/>
          <w:b/>
          <w:bCs/>
          <w:color w:val="4A442A"/>
        </w:rPr>
        <w:t>E)Choose the correct answer .(4*3=12)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1)I couldn’t see Helen’s expression,…………………….(because/so that)her head was turned.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2)…………………..(Since/Because)it was Saturday,he stayed in bed.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3)Someone lifted Philip onto his shoulder…………………(since)he could see the pop singer.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>4)…………………(As/Although) he was late,he stopped to but a sandwich.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 xml:space="preserve">                                                               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 xml:space="preserve">                                                                     GOOD LUCK!</w:t>
      </w: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>
      <w:pPr>
        <w:rPr>
          <w:rFonts w:ascii="Verdana" w:hAnsi="Verdana" w:cs="Verdana"/>
          <w:color w:val="4A442A"/>
        </w:rPr>
      </w:pPr>
    </w:p>
    <w:p w:rsidR="009B789E" w:rsidRPr="005E294E" w:rsidRDefault="009B789E" w:rsidP="00756C0C">
      <w:pPr>
        <w:rPr>
          <w:rFonts w:ascii="Verdana" w:hAnsi="Verdana" w:cs="Verdana"/>
          <w:color w:val="4A442A"/>
        </w:rPr>
      </w:pPr>
      <w:r w:rsidRPr="005E294E">
        <w:rPr>
          <w:rFonts w:ascii="Verdana" w:hAnsi="Verdana" w:cs="Verdana"/>
          <w:color w:val="4A442A"/>
        </w:rPr>
        <w:t xml:space="preserve">                                                                    English Teacher</w:t>
      </w:r>
    </w:p>
    <w:sectPr w:rsidR="009B789E" w:rsidRPr="005E294E" w:rsidSect="008F1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CAA"/>
    <w:rsid w:val="00136E65"/>
    <w:rsid w:val="002433D2"/>
    <w:rsid w:val="0025145F"/>
    <w:rsid w:val="003A178A"/>
    <w:rsid w:val="0054201C"/>
    <w:rsid w:val="00583CAA"/>
    <w:rsid w:val="005E294E"/>
    <w:rsid w:val="00752069"/>
    <w:rsid w:val="00756C0C"/>
    <w:rsid w:val="008F1032"/>
    <w:rsid w:val="009005D0"/>
    <w:rsid w:val="009B789E"/>
    <w:rsid w:val="00BD02F8"/>
    <w:rsid w:val="00C10B84"/>
    <w:rsid w:val="00E0369C"/>
    <w:rsid w:val="00E80398"/>
    <w:rsid w:val="00F54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CA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36E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525</Words>
  <Characters>2999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goncaerk</dc:creator>
  <cp:keywords/>
  <dc:description/>
  <cp:lastModifiedBy>EDANUR</cp:lastModifiedBy>
  <cp:revision>6</cp:revision>
  <cp:lastPrinted>2009-03-22T16:15:00Z</cp:lastPrinted>
  <dcterms:created xsi:type="dcterms:W3CDTF">2009-03-20T18:37:00Z</dcterms:created>
  <dcterms:modified xsi:type="dcterms:W3CDTF">2013-03-13T20:54:00Z</dcterms:modified>
</cp:coreProperties>
</file>